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62" w:rsidRDefault="006D6862" w:rsidP="00AC4023">
      <w:pPr>
        <w:pStyle w:val="Title"/>
        <w:rPr>
          <w:noProof/>
        </w:rPr>
      </w:pPr>
    </w:p>
    <w:p w:rsidR="006D6862" w:rsidRPr="00A90375" w:rsidRDefault="006D6862" w:rsidP="00AC4023">
      <w:pPr>
        <w:pStyle w:val="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57pt;visibility:visible">
            <v:imagedata r:id="rId5" o:title=""/>
          </v:shape>
        </w:pict>
      </w:r>
    </w:p>
    <w:p w:rsidR="006D6862" w:rsidRPr="00A90375" w:rsidRDefault="006D6862" w:rsidP="00AC4023">
      <w:pPr>
        <w:jc w:val="center"/>
        <w:rPr>
          <w:rFonts w:ascii="Academy" w:hAnsi="Academy" w:cs="Academy"/>
          <w:b/>
          <w:bCs/>
          <w:sz w:val="28"/>
          <w:szCs w:val="28"/>
        </w:rPr>
      </w:pPr>
    </w:p>
    <w:p w:rsidR="006D6862" w:rsidRPr="00A90375" w:rsidRDefault="006D6862" w:rsidP="00AC4023">
      <w:pPr>
        <w:jc w:val="center"/>
        <w:rPr>
          <w:rFonts w:ascii="Academy Cyr" w:hAnsi="Academy Cyr" w:cs="Academy Cyr"/>
          <w:b/>
          <w:bCs/>
          <w:sz w:val="28"/>
          <w:szCs w:val="28"/>
        </w:rPr>
      </w:pPr>
      <w:r w:rsidRPr="00A90375">
        <w:rPr>
          <w:rFonts w:ascii="Academy Cyr" w:hAnsi="Academy Cyr" w:cs="Academy Cyr"/>
          <w:b/>
          <w:bCs/>
          <w:sz w:val="28"/>
          <w:szCs w:val="28"/>
        </w:rPr>
        <w:t>Администрация Абанского района</w:t>
      </w:r>
    </w:p>
    <w:p w:rsidR="006D6862" w:rsidRPr="00A90375" w:rsidRDefault="006D6862" w:rsidP="00AC4023">
      <w:pPr>
        <w:jc w:val="center"/>
        <w:rPr>
          <w:b/>
          <w:bCs/>
          <w:sz w:val="28"/>
          <w:szCs w:val="28"/>
        </w:rPr>
      </w:pPr>
      <w:r w:rsidRPr="00A90375">
        <w:rPr>
          <w:b/>
          <w:bCs/>
          <w:sz w:val="28"/>
          <w:szCs w:val="28"/>
        </w:rPr>
        <w:t>Красноярского края</w:t>
      </w:r>
    </w:p>
    <w:p w:rsidR="006D6862" w:rsidRPr="00A90375" w:rsidRDefault="006D6862" w:rsidP="00AC4023">
      <w:pPr>
        <w:jc w:val="center"/>
        <w:rPr>
          <w:b/>
          <w:bCs/>
          <w:sz w:val="28"/>
          <w:szCs w:val="28"/>
        </w:rPr>
      </w:pPr>
    </w:p>
    <w:p w:rsidR="006D6862" w:rsidRDefault="006D6862" w:rsidP="00AC4023">
      <w:pPr>
        <w:pStyle w:val="Heading1"/>
      </w:pPr>
    </w:p>
    <w:p w:rsidR="006D6862" w:rsidRPr="00A90375" w:rsidRDefault="006D6862" w:rsidP="00AC4023">
      <w:pPr>
        <w:pStyle w:val="Heading1"/>
      </w:pPr>
      <w:r w:rsidRPr="00A90375">
        <w:t>П О С Т А Н О В Л Е Н И Е</w:t>
      </w:r>
    </w:p>
    <w:p w:rsidR="006D6862" w:rsidRPr="00A90375" w:rsidRDefault="006D6862" w:rsidP="00AC4023">
      <w:pPr>
        <w:rPr>
          <w:b/>
          <w:bCs/>
        </w:rPr>
      </w:pPr>
    </w:p>
    <w:p w:rsidR="006D6862" w:rsidRPr="00A90375" w:rsidRDefault="006D6862" w:rsidP="00AC4023"/>
    <w:p w:rsidR="006D6862" w:rsidRPr="00A90375" w:rsidRDefault="006D6862" w:rsidP="00AC4023"/>
    <w:p w:rsidR="006D6862" w:rsidRPr="00A90375" w:rsidRDefault="006D6862" w:rsidP="00AC4023">
      <w:pPr>
        <w:ind w:right="-6"/>
        <w:rPr>
          <w:sz w:val="28"/>
          <w:szCs w:val="28"/>
        </w:rPr>
      </w:pPr>
      <w:r>
        <w:rPr>
          <w:sz w:val="28"/>
          <w:szCs w:val="28"/>
        </w:rPr>
        <w:t>13.06.</w:t>
      </w:r>
      <w:r w:rsidRPr="00A90375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A9037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Pr="00A90375">
        <w:rPr>
          <w:sz w:val="28"/>
          <w:szCs w:val="28"/>
        </w:rPr>
        <w:t>п. Абан</w:t>
      </w:r>
      <w:r>
        <w:rPr>
          <w:sz w:val="28"/>
          <w:szCs w:val="28"/>
        </w:rPr>
        <w:tab/>
      </w:r>
      <w:r w:rsidRPr="00A9037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A90375">
        <w:rPr>
          <w:sz w:val="28"/>
          <w:szCs w:val="28"/>
        </w:rPr>
        <w:t>№</w:t>
      </w:r>
      <w:r>
        <w:rPr>
          <w:sz w:val="28"/>
          <w:szCs w:val="28"/>
        </w:rPr>
        <w:t>787-п</w:t>
      </w:r>
    </w:p>
    <w:p w:rsidR="006D6862" w:rsidRDefault="006D6862" w:rsidP="00AC4023">
      <w:pPr>
        <w:ind w:left="284" w:right="-6"/>
        <w:rPr>
          <w:sz w:val="28"/>
          <w:szCs w:val="28"/>
        </w:rPr>
      </w:pPr>
    </w:p>
    <w:p w:rsidR="006D6862" w:rsidRDefault="006D6862" w:rsidP="00AC4023">
      <w:pPr>
        <w:ind w:left="284" w:right="-6"/>
        <w:rPr>
          <w:sz w:val="28"/>
          <w:szCs w:val="28"/>
        </w:rPr>
      </w:pPr>
    </w:p>
    <w:p w:rsidR="006D6862" w:rsidRDefault="006D6862" w:rsidP="00AC4023">
      <w:pPr>
        <w:ind w:right="-6"/>
        <w:rPr>
          <w:sz w:val="28"/>
          <w:szCs w:val="28"/>
        </w:rPr>
      </w:pPr>
      <w:r w:rsidRPr="002B4A17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2B4A17">
        <w:rPr>
          <w:sz w:val="28"/>
          <w:szCs w:val="28"/>
        </w:rPr>
        <w:t xml:space="preserve"> п</w:t>
      </w:r>
      <w:r>
        <w:rPr>
          <w:sz w:val="28"/>
          <w:szCs w:val="28"/>
        </w:rPr>
        <w:t>еречня победителей</w:t>
      </w:r>
    </w:p>
    <w:p w:rsidR="006D6862" w:rsidRDefault="006D6862" w:rsidP="00AC4023">
      <w:pPr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Конкурса проектов, </w:t>
      </w:r>
      <w:r w:rsidRPr="002B4A17">
        <w:rPr>
          <w:sz w:val="28"/>
          <w:szCs w:val="28"/>
        </w:rPr>
        <w:t>направленных на</w:t>
      </w:r>
    </w:p>
    <w:p w:rsidR="006D6862" w:rsidRDefault="006D6862" w:rsidP="00AC4023">
      <w:pPr>
        <w:ind w:right="-6"/>
        <w:rPr>
          <w:sz w:val="28"/>
          <w:szCs w:val="28"/>
        </w:rPr>
      </w:pPr>
      <w:r w:rsidRPr="002B4A17">
        <w:rPr>
          <w:sz w:val="28"/>
          <w:szCs w:val="28"/>
        </w:rPr>
        <w:t>гражданскую активность молодежи</w:t>
      </w:r>
      <w:r>
        <w:rPr>
          <w:sz w:val="28"/>
          <w:szCs w:val="28"/>
        </w:rPr>
        <w:t>.</w:t>
      </w:r>
      <w:r w:rsidRPr="002B4A17">
        <w:rPr>
          <w:sz w:val="28"/>
          <w:szCs w:val="28"/>
        </w:rPr>
        <w:t xml:space="preserve"> </w:t>
      </w:r>
    </w:p>
    <w:p w:rsidR="006D6862" w:rsidRDefault="006D6862" w:rsidP="00AC4023">
      <w:pPr>
        <w:ind w:right="-6"/>
        <w:rPr>
          <w:sz w:val="28"/>
          <w:szCs w:val="28"/>
        </w:rPr>
      </w:pPr>
    </w:p>
    <w:p w:rsidR="006D6862" w:rsidRDefault="006D6862" w:rsidP="00AC4023">
      <w:pPr>
        <w:ind w:right="-6"/>
        <w:rPr>
          <w:sz w:val="28"/>
          <w:szCs w:val="28"/>
        </w:rPr>
      </w:pPr>
    </w:p>
    <w:p w:rsidR="006D6862" w:rsidRPr="00AC4023" w:rsidRDefault="006D6862" w:rsidP="00AC4023">
      <w:pPr>
        <w:jc w:val="both"/>
        <w:rPr>
          <w:sz w:val="28"/>
          <w:szCs w:val="28"/>
        </w:rPr>
      </w:pPr>
      <w:r w:rsidRPr="001B223C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поддержки гражданской активности молодежи в Абанском районе, на основании </w:t>
      </w:r>
      <w:r w:rsidRPr="001B223C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1B223C">
        <w:rPr>
          <w:sz w:val="28"/>
          <w:szCs w:val="28"/>
        </w:rPr>
        <w:t xml:space="preserve"> от 27.05.2013 заседания конкурсной комиссии об итогах конкурса проектов, направленных на гражданскую активность молодежи</w:t>
      </w:r>
      <w:r>
        <w:rPr>
          <w:sz w:val="28"/>
          <w:szCs w:val="28"/>
        </w:rPr>
        <w:t xml:space="preserve">, в рамках </w:t>
      </w:r>
      <w:r w:rsidRPr="001B223C">
        <w:rPr>
          <w:sz w:val="28"/>
          <w:szCs w:val="28"/>
        </w:rPr>
        <w:t>субсидий муниципальным бюджетным учреждениям по организационно-воспитательной работес молодежью, руководствуясь статьями 37, 38 Устава Абанского района Красноярского края ПОСТАНОВЛЯЮ:</w:t>
      </w:r>
    </w:p>
    <w:p w:rsidR="006D6862" w:rsidRDefault="006D6862" w:rsidP="002642B3">
      <w:pPr>
        <w:ind w:right="-6"/>
        <w:jc w:val="both"/>
        <w:rPr>
          <w:sz w:val="28"/>
          <w:szCs w:val="28"/>
        </w:rPr>
      </w:pPr>
      <w:r w:rsidRPr="00AC4023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перечень</w:t>
      </w:r>
      <w:r w:rsidRPr="00AC4023">
        <w:rPr>
          <w:sz w:val="28"/>
          <w:szCs w:val="28"/>
        </w:rPr>
        <w:t xml:space="preserve"> победителей </w:t>
      </w:r>
      <w:r>
        <w:rPr>
          <w:sz w:val="28"/>
          <w:szCs w:val="28"/>
        </w:rPr>
        <w:t xml:space="preserve">Конкурса проектов, </w:t>
      </w:r>
      <w:r w:rsidRPr="002B4A17">
        <w:rPr>
          <w:sz w:val="28"/>
          <w:szCs w:val="28"/>
        </w:rPr>
        <w:t>направленных на</w:t>
      </w:r>
    </w:p>
    <w:p w:rsidR="006D6862" w:rsidRPr="00AC4023" w:rsidRDefault="006D6862" w:rsidP="00C70F00">
      <w:pPr>
        <w:ind w:right="-6"/>
        <w:jc w:val="both"/>
        <w:rPr>
          <w:sz w:val="28"/>
          <w:szCs w:val="28"/>
        </w:rPr>
      </w:pPr>
      <w:r w:rsidRPr="002B4A17">
        <w:rPr>
          <w:sz w:val="28"/>
          <w:szCs w:val="28"/>
        </w:rPr>
        <w:t xml:space="preserve">гражданскую активность молодежи </w:t>
      </w:r>
      <w:r w:rsidRPr="00AC4023">
        <w:rPr>
          <w:sz w:val="28"/>
          <w:szCs w:val="28"/>
        </w:rPr>
        <w:t>согласно приложению к настоящему Постановлению.</w:t>
      </w:r>
    </w:p>
    <w:p w:rsidR="006D6862" w:rsidRPr="00865C01" w:rsidRDefault="006D6862" w:rsidP="00C70F00">
      <w:pPr>
        <w:pStyle w:val="NoSpacing"/>
        <w:ind w:left="480"/>
        <w:jc w:val="both"/>
        <w:rPr>
          <w:sz w:val="28"/>
          <w:szCs w:val="28"/>
        </w:rPr>
      </w:pPr>
      <w:r w:rsidRPr="00084915">
        <w:rPr>
          <w:sz w:val="28"/>
          <w:szCs w:val="28"/>
        </w:rPr>
        <w:t xml:space="preserve">2. </w:t>
      </w:r>
      <w:r w:rsidRPr="00865C01">
        <w:rPr>
          <w:sz w:val="28"/>
          <w:szCs w:val="28"/>
        </w:rPr>
        <w:t xml:space="preserve">Постановление вступает в силу со дня его опубликования в газете </w:t>
      </w:r>
    </w:p>
    <w:p w:rsidR="006D6862" w:rsidRPr="00865C01" w:rsidRDefault="006D6862" w:rsidP="00C70F00">
      <w:pPr>
        <w:pStyle w:val="NoSpacing"/>
        <w:jc w:val="both"/>
        <w:rPr>
          <w:sz w:val="28"/>
          <w:szCs w:val="28"/>
        </w:rPr>
      </w:pPr>
      <w:r w:rsidRPr="00865C01">
        <w:rPr>
          <w:sz w:val="28"/>
          <w:szCs w:val="28"/>
        </w:rPr>
        <w:t xml:space="preserve">«Красное знамя» и подлежит размещению на </w:t>
      </w:r>
      <w:r>
        <w:rPr>
          <w:sz w:val="28"/>
          <w:szCs w:val="28"/>
        </w:rPr>
        <w:t xml:space="preserve">официальном </w:t>
      </w:r>
      <w:r w:rsidRPr="00865C01">
        <w:rPr>
          <w:sz w:val="28"/>
          <w:szCs w:val="28"/>
        </w:rPr>
        <w:t xml:space="preserve">сайте  </w:t>
      </w:r>
      <w:r>
        <w:rPr>
          <w:sz w:val="28"/>
          <w:szCs w:val="28"/>
        </w:rPr>
        <w:t>м</w:t>
      </w:r>
      <w:r w:rsidRPr="00865C01">
        <w:rPr>
          <w:sz w:val="28"/>
          <w:szCs w:val="28"/>
        </w:rPr>
        <w:t>униципально</w:t>
      </w:r>
      <w:r>
        <w:rPr>
          <w:sz w:val="28"/>
          <w:szCs w:val="28"/>
        </w:rPr>
        <w:t>го</w:t>
      </w:r>
      <w:r w:rsidRPr="00865C01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65C01">
        <w:rPr>
          <w:sz w:val="28"/>
          <w:szCs w:val="28"/>
        </w:rPr>
        <w:t>Абанск</w:t>
      </w:r>
      <w:r>
        <w:rPr>
          <w:sz w:val="28"/>
          <w:szCs w:val="28"/>
        </w:rPr>
        <w:t>ий</w:t>
      </w:r>
      <w:r w:rsidRPr="00865C01">
        <w:rPr>
          <w:sz w:val="28"/>
          <w:szCs w:val="28"/>
        </w:rPr>
        <w:t xml:space="preserve"> район.</w:t>
      </w:r>
    </w:p>
    <w:p w:rsidR="006D6862" w:rsidRPr="00865C01" w:rsidRDefault="006D6862" w:rsidP="00C70F00">
      <w:pPr>
        <w:ind w:right="-852"/>
        <w:jc w:val="both"/>
        <w:rPr>
          <w:sz w:val="28"/>
          <w:szCs w:val="28"/>
        </w:rPr>
      </w:pPr>
      <w:r w:rsidRPr="00865C01">
        <w:rPr>
          <w:sz w:val="28"/>
          <w:szCs w:val="28"/>
        </w:rPr>
        <w:t>3.  Контроль за исполнением Постановления оставляю за собой.</w:t>
      </w:r>
    </w:p>
    <w:p w:rsidR="006D6862" w:rsidRPr="00084915" w:rsidRDefault="006D6862" w:rsidP="00C70F00">
      <w:pPr>
        <w:pStyle w:val="NoSpacing"/>
        <w:ind w:left="480"/>
        <w:jc w:val="both"/>
        <w:rPr>
          <w:sz w:val="28"/>
          <w:szCs w:val="28"/>
        </w:rPr>
      </w:pPr>
    </w:p>
    <w:p w:rsidR="006D6862" w:rsidRDefault="006D6862" w:rsidP="00AC4023">
      <w:pPr>
        <w:ind w:right="-6"/>
        <w:rPr>
          <w:sz w:val="28"/>
          <w:szCs w:val="28"/>
        </w:rPr>
      </w:pPr>
    </w:p>
    <w:p w:rsidR="006D6862" w:rsidRPr="00C438F6" w:rsidRDefault="006D6862" w:rsidP="00AC4023">
      <w:pPr>
        <w:jc w:val="both"/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  <w:r w:rsidRPr="00A90375">
        <w:rPr>
          <w:sz w:val="28"/>
          <w:szCs w:val="28"/>
        </w:rPr>
        <w:t>Глава администрации</w:t>
      </w:r>
    </w:p>
    <w:p w:rsidR="006D6862" w:rsidRDefault="006D6862" w:rsidP="00AC4023">
      <w:pPr>
        <w:rPr>
          <w:sz w:val="28"/>
          <w:szCs w:val="28"/>
        </w:rPr>
      </w:pPr>
      <w:r w:rsidRPr="00A90375">
        <w:rPr>
          <w:sz w:val="28"/>
          <w:szCs w:val="28"/>
        </w:rPr>
        <w:t>Абанского района</w:t>
      </w:r>
      <w:r w:rsidRPr="00A90375">
        <w:rPr>
          <w:sz w:val="28"/>
          <w:szCs w:val="28"/>
        </w:rPr>
        <w:tab/>
      </w:r>
      <w:r w:rsidRPr="00A90375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</w:t>
      </w:r>
      <w:r w:rsidRPr="00A90375">
        <w:rPr>
          <w:sz w:val="28"/>
          <w:szCs w:val="28"/>
        </w:rPr>
        <w:t xml:space="preserve">     Г.В.Иванченко</w:t>
      </w: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rPr>
          <w:sz w:val="28"/>
          <w:szCs w:val="28"/>
        </w:rPr>
      </w:pPr>
    </w:p>
    <w:p w:rsidR="006D6862" w:rsidRDefault="006D6862" w:rsidP="00AC4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6D6862" w:rsidRDefault="006D6862" w:rsidP="00AC4023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D6862" w:rsidRDefault="006D6862" w:rsidP="00AC4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Абанского района</w:t>
      </w:r>
    </w:p>
    <w:p w:rsidR="006D6862" w:rsidRDefault="006D6862" w:rsidP="00AC4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13.06.2013  №787-п</w:t>
      </w:r>
    </w:p>
    <w:p w:rsidR="006D6862" w:rsidRDefault="006D6862" w:rsidP="00AC4023">
      <w:pPr>
        <w:jc w:val="right"/>
        <w:rPr>
          <w:sz w:val="28"/>
          <w:szCs w:val="28"/>
        </w:rPr>
      </w:pPr>
    </w:p>
    <w:p w:rsidR="006D6862" w:rsidRDefault="006D6862" w:rsidP="00AC4023">
      <w:pPr>
        <w:jc w:val="right"/>
        <w:rPr>
          <w:sz w:val="28"/>
          <w:szCs w:val="28"/>
        </w:rPr>
      </w:pPr>
    </w:p>
    <w:p w:rsidR="006D6862" w:rsidRDefault="006D6862" w:rsidP="006322EF">
      <w:pPr>
        <w:ind w:right="-6"/>
        <w:jc w:val="center"/>
        <w:rPr>
          <w:sz w:val="28"/>
          <w:szCs w:val="28"/>
        </w:rPr>
      </w:pPr>
    </w:p>
    <w:p w:rsidR="006D6862" w:rsidRDefault="006D6862" w:rsidP="006322EF">
      <w:pPr>
        <w:ind w:right="-6"/>
        <w:jc w:val="center"/>
        <w:rPr>
          <w:sz w:val="28"/>
          <w:szCs w:val="28"/>
        </w:rPr>
      </w:pPr>
    </w:p>
    <w:p w:rsidR="006D6862" w:rsidRDefault="006D6862" w:rsidP="006322EF">
      <w:pPr>
        <w:ind w:right="-6"/>
        <w:jc w:val="center"/>
        <w:rPr>
          <w:sz w:val="28"/>
          <w:szCs w:val="28"/>
        </w:rPr>
      </w:pPr>
    </w:p>
    <w:p w:rsidR="006D6862" w:rsidRDefault="006D6862" w:rsidP="002642B3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D6862" w:rsidRDefault="006D6862" w:rsidP="002642B3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AC4023">
        <w:rPr>
          <w:sz w:val="28"/>
          <w:szCs w:val="28"/>
        </w:rPr>
        <w:t>обедителей</w:t>
      </w:r>
      <w:r>
        <w:rPr>
          <w:sz w:val="28"/>
          <w:szCs w:val="28"/>
        </w:rPr>
        <w:t xml:space="preserve"> Конкурса проектов, </w:t>
      </w:r>
      <w:r w:rsidRPr="002B4A17">
        <w:rPr>
          <w:sz w:val="28"/>
          <w:szCs w:val="28"/>
        </w:rPr>
        <w:t>направленных на</w:t>
      </w:r>
    </w:p>
    <w:p w:rsidR="006D6862" w:rsidRDefault="006D6862" w:rsidP="002642B3">
      <w:pPr>
        <w:ind w:right="-6"/>
        <w:jc w:val="center"/>
        <w:rPr>
          <w:sz w:val="28"/>
          <w:szCs w:val="28"/>
        </w:rPr>
      </w:pPr>
      <w:r w:rsidRPr="002B4A17">
        <w:rPr>
          <w:sz w:val="28"/>
          <w:szCs w:val="28"/>
        </w:rPr>
        <w:t>гражданскую активность молодежи</w:t>
      </w:r>
    </w:p>
    <w:p w:rsidR="006D6862" w:rsidRPr="00A4203D" w:rsidRDefault="006D6862" w:rsidP="002642B3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на 2013 год</w:t>
      </w:r>
    </w:p>
    <w:tbl>
      <w:tblPr>
        <w:tblW w:w="9465" w:type="dxa"/>
        <w:tblInd w:w="-106" w:type="dxa"/>
        <w:tblLayout w:type="fixed"/>
        <w:tblLook w:val="00A0"/>
      </w:tblPr>
      <w:tblGrid>
        <w:gridCol w:w="2943"/>
        <w:gridCol w:w="3828"/>
        <w:gridCol w:w="2694"/>
      </w:tblGrid>
      <w:tr w:rsidR="006D6862" w:rsidRPr="006322EF">
        <w:tc>
          <w:tcPr>
            <w:tcW w:w="2943" w:type="dxa"/>
            <w:tcBorders>
              <w:bottom w:val="single" w:sz="4" w:space="0" w:color="auto"/>
            </w:tcBorders>
          </w:tcPr>
          <w:p w:rsidR="006D6862" w:rsidRPr="006322EF" w:rsidRDefault="006D6862" w:rsidP="00EF59D6">
            <w:pPr>
              <w:pStyle w:val="NoSpacing"/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6D6862" w:rsidRPr="006322EF" w:rsidRDefault="006D6862" w:rsidP="00EF59D6">
            <w:pPr>
              <w:pStyle w:val="NoSpacing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6D6862" w:rsidRPr="006322EF" w:rsidRDefault="006D6862" w:rsidP="00EF59D6">
            <w:pPr>
              <w:pStyle w:val="NoSpacing"/>
            </w:pPr>
          </w:p>
        </w:tc>
      </w:tr>
      <w:tr w:rsidR="006D6862" w:rsidRPr="006322E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720"/>
            </w:pPr>
            <w:r>
              <w:t xml:space="preserve">Получатель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Default="006D6862" w:rsidP="002C370A">
            <w:pPr>
              <w:pStyle w:val="NoSpacing"/>
              <w:ind w:left="720"/>
            </w:pPr>
            <w:r>
              <w:t>Наименование проекта</w:t>
            </w:r>
          </w:p>
          <w:p w:rsidR="006D6862" w:rsidRPr="002C370A" w:rsidRDefault="006D6862" w:rsidP="002C370A">
            <w:pPr>
              <w:pStyle w:val="NoSpacing"/>
              <w:ind w:left="360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2C370A" w:rsidRDefault="006D6862" w:rsidP="002C370A">
            <w:pPr>
              <w:pStyle w:val="NoSpacing"/>
              <w:ind w:left="360"/>
            </w:pPr>
            <w:r w:rsidRPr="002C370A">
              <w:t>Сумма, руб.</w:t>
            </w:r>
          </w:p>
        </w:tc>
      </w:tr>
      <w:tr w:rsidR="006D6862" w:rsidRPr="006322EF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862" w:rsidRPr="002C370A" w:rsidRDefault="006D6862" w:rsidP="002C370A">
            <w:pPr>
              <w:widowControl w:val="0"/>
              <w:tabs>
                <w:tab w:val="left" w:pos="9720"/>
              </w:tabs>
              <w:autoSpaceDE w:val="0"/>
              <w:snapToGrid w:val="0"/>
            </w:pPr>
            <w:r w:rsidRPr="002C370A">
              <w:rPr>
                <w:sz w:val="22"/>
                <w:szCs w:val="22"/>
              </w:rPr>
              <w:t xml:space="preserve">Муниципальное бюджетное учреждение «Абанскаямежпоселенческая клубная система» </w:t>
            </w:r>
          </w:p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5371C7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 xml:space="preserve">«Ресурсный центр» </w:t>
            </w:r>
          </w:p>
          <w:p w:rsidR="006D6862" w:rsidRPr="006322EF" w:rsidRDefault="006D6862" w:rsidP="002C370A">
            <w:pPr>
              <w:pStyle w:val="NoSpacing"/>
              <w:ind w:left="720"/>
            </w:pPr>
            <w:r w:rsidRPr="002C370A">
              <w:rPr>
                <w:sz w:val="28"/>
                <w:szCs w:val="28"/>
              </w:rPr>
              <w:t>с. Устьянск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2C370A" w:rsidRDefault="006D6862" w:rsidP="002C370A">
            <w:pPr>
              <w:pStyle w:val="NoSpacing"/>
              <w:ind w:left="360"/>
              <w:jc w:val="center"/>
            </w:pPr>
            <w:r w:rsidRPr="002C370A">
              <w:t>15000,00</w:t>
            </w:r>
          </w:p>
        </w:tc>
      </w:tr>
      <w:tr w:rsidR="006D6862" w:rsidRPr="006322EF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>"Команда волонтеров за чистоту" д.Стерлитамак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  <w:jc w:val="center"/>
            </w:pPr>
            <w:r w:rsidRPr="002C370A">
              <w:t>12000,00</w:t>
            </w:r>
          </w:p>
        </w:tc>
      </w:tr>
      <w:tr w:rsidR="006D6862" w:rsidRPr="006322EF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>"Дорога добра" с.Березовка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  <w:jc w:val="center"/>
            </w:pPr>
            <w:r w:rsidRPr="002C370A">
              <w:t>12000,00</w:t>
            </w:r>
          </w:p>
        </w:tc>
      </w:tr>
      <w:tr w:rsidR="006D6862" w:rsidRPr="006322EF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>Сердцу милый уголок создадим сами" д.Сенное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2C370A" w:rsidRDefault="006D6862" w:rsidP="002C370A">
            <w:pPr>
              <w:pStyle w:val="NoSpacing"/>
              <w:ind w:left="360"/>
              <w:jc w:val="center"/>
            </w:pPr>
            <w:r w:rsidRPr="002C370A">
              <w:t>10500,00</w:t>
            </w:r>
          </w:p>
        </w:tc>
      </w:tr>
      <w:tr w:rsidR="006D6862" w:rsidRPr="006322EF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>«Семейный уголок» д.Гагарина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  <w:jc w:val="center"/>
            </w:pPr>
            <w:r w:rsidRPr="002C370A">
              <w:t>10000,00</w:t>
            </w:r>
          </w:p>
        </w:tc>
      </w:tr>
      <w:tr w:rsidR="006D6862" w:rsidRPr="006322EF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numPr>
                <w:ilvl w:val="0"/>
                <w:numId w:val="1"/>
              </w:numPr>
            </w:pPr>
            <w:r w:rsidRPr="002C370A">
              <w:rPr>
                <w:sz w:val="28"/>
                <w:szCs w:val="28"/>
              </w:rPr>
              <w:t>«Любимому селу - достойный отдых» д.Плахино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2C370A">
            <w:pPr>
              <w:pStyle w:val="NoSpacing"/>
              <w:ind w:left="360"/>
              <w:jc w:val="center"/>
            </w:pPr>
            <w:r w:rsidRPr="002C370A">
              <w:t>10500,00</w:t>
            </w:r>
          </w:p>
        </w:tc>
      </w:tr>
      <w:tr w:rsidR="006D6862" w:rsidRPr="006322EF">
        <w:trPr>
          <w:trHeight w:val="2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7563B4" w:rsidRDefault="006D6862" w:rsidP="002C370A">
            <w:pPr>
              <w:pStyle w:val="NoSpacing"/>
              <w:ind w:left="36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6322EF" w:rsidRDefault="006D6862" w:rsidP="00E373C9">
            <w:pPr>
              <w:pStyle w:val="NoSpacing"/>
            </w:pPr>
            <w: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2" w:rsidRPr="002C370A" w:rsidRDefault="006D6862" w:rsidP="002C370A">
            <w:pPr>
              <w:pStyle w:val="NoSpacing"/>
              <w:ind w:left="360"/>
              <w:jc w:val="center"/>
            </w:pPr>
            <w:r w:rsidRPr="002C370A">
              <w:t>70000,00</w:t>
            </w:r>
          </w:p>
        </w:tc>
      </w:tr>
    </w:tbl>
    <w:p w:rsidR="006D6862" w:rsidRDefault="006D6862"/>
    <w:sectPr w:rsidR="006D6862" w:rsidSect="00E233F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C7496"/>
    <w:multiLevelType w:val="hybridMultilevel"/>
    <w:tmpl w:val="4130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688"/>
    <w:rsid w:val="00084915"/>
    <w:rsid w:val="000E06D8"/>
    <w:rsid w:val="000F1052"/>
    <w:rsid w:val="001B223C"/>
    <w:rsid w:val="002140EC"/>
    <w:rsid w:val="002642B3"/>
    <w:rsid w:val="002B4A17"/>
    <w:rsid w:val="002C370A"/>
    <w:rsid w:val="002E6C24"/>
    <w:rsid w:val="002F1BD7"/>
    <w:rsid w:val="003306FF"/>
    <w:rsid w:val="003F2040"/>
    <w:rsid w:val="00454066"/>
    <w:rsid w:val="004762E7"/>
    <w:rsid w:val="00535938"/>
    <w:rsid w:val="005371C7"/>
    <w:rsid w:val="0055263C"/>
    <w:rsid w:val="00587608"/>
    <w:rsid w:val="006322EF"/>
    <w:rsid w:val="0063653E"/>
    <w:rsid w:val="00653688"/>
    <w:rsid w:val="00655A26"/>
    <w:rsid w:val="00676110"/>
    <w:rsid w:val="00697FBF"/>
    <w:rsid w:val="006D6862"/>
    <w:rsid w:val="007563B4"/>
    <w:rsid w:val="00760AA1"/>
    <w:rsid w:val="0077272A"/>
    <w:rsid w:val="007F6326"/>
    <w:rsid w:val="00865C01"/>
    <w:rsid w:val="008A45BA"/>
    <w:rsid w:val="008E4CEE"/>
    <w:rsid w:val="009A78FB"/>
    <w:rsid w:val="009B3830"/>
    <w:rsid w:val="00A027EE"/>
    <w:rsid w:val="00A4203D"/>
    <w:rsid w:val="00A82F59"/>
    <w:rsid w:val="00A90375"/>
    <w:rsid w:val="00AC4023"/>
    <w:rsid w:val="00AD6BD8"/>
    <w:rsid w:val="00B05502"/>
    <w:rsid w:val="00B148B0"/>
    <w:rsid w:val="00B258D9"/>
    <w:rsid w:val="00BD7A5F"/>
    <w:rsid w:val="00C14896"/>
    <w:rsid w:val="00C24DED"/>
    <w:rsid w:val="00C438F6"/>
    <w:rsid w:val="00C6117F"/>
    <w:rsid w:val="00C70F00"/>
    <w:rsid w:val="00CD6F0A"/>
    <w:rsid w:val="00D11E2A"/>
    <w:rsid w:val="00D82E23"/>
    <w:rsid w:val="00D848C3"/>
    <w:rsid w:val="00D968D3"/>
    <w:rsid w:val="00E233F5"/>
    <w:rsid w:val="00E26D46"/>
    <w:rsid w:val="00E315AD"/>
    <w:rsid w:val="00E373C9"/>
    <w:rsid w:val="00E53D83"/>
    <w:rsid w:val="00EF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02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4023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4023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Title">
    <w:name w:val="Title"/>
    <w:basedOn w:val="Normal"/>
    <w:link w:val="TitleChar"/>
    <w:uiPriority w:val="99"/>
    <w:qFormat/>
    <w:rsid w:val="00AC4023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AC4023"/>
    <w:rPr>
      <w:rFonts w:ascii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AC402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C4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4023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BD7A5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642B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229</TotalTime>
  <Pages>2</Pages>
  <Words>270</Words>
  <Characters>1543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36</cp:revision>
  <cp:lastPrinted>2013-06-13T05:47:00Z</cp:lastPrinted>
  <dcterms:created xsi:type="dcterms:W3CDTF">2012-09-04T05:39:00Z</dcterms:created>
  <dcterms:modified xsi:type="dcterms:W3CDTF">2013-06-13T08:33:00Z</dcterms:modified>
</cp:coreProperties>
</file>